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9FA71" w14:textId="77E14D50" w:rsidR="00ED7BB6" w:rsidRDefault="000237E1">
      <w:pPr>
        <w:rPr>
          <w:b/>
          <w:bCs/>
          <w:sz w:val="28"/>
        </w:rPr>
      </w:pPr>
      <w:r>
        <w:rPr>
          <w:b/>
          <w:bCs/>
          <w:sz w:val="28"/>
        </w:rPr>
        <w:t>D</w:t>
      </w:r>
      <w:r w:rsidR="00D6229A">
        <w:rPr>
          <w:b/>
          <w:bCs/>
          <w:sz w:val="28"/>
        </w:rPr>
        <w:t>2</w:t>
      </w:r>
      <w:r w:rsidR="00ED7BB6">
        <w:rPr>
          <w:b/>
          <w:bCs/>
          <w:sz w:val="28"/>
        </w:rPr>
        <w:tab/>
        <w:t>Supplerende dokumenter</w:t>
      </w:r>
    </w:p>
    <w:p w14:paraId="29C330AE" w14:textId="69671AF2" w:rsidR="007F6CDE" w:rsidRDefault="00ED7BB6">
      <w:pPr>
        <w:rPr>
          <w:b/>
          <w:bCs/>
          <w:sz w:val="28"/>
        </w:rPr>
      </w:pPr>
      <w:r>
        <w:rPr>
          <w:b/>
          <w:bCs/>
          <w:sz w:val="28"/>
        </w:rPr>
        <w:t>D2-</w:t>
      </w:r>
      <w:r w:rsidR="007A3BAF">
        <w:rPr>
          <w:b/>
          <w:bCs/>
          <w:sz w:val="28"/>
        </w:rPr>
        <w:t>Hovedplan</w:t>
      </w:r>
    </w:p>
    <w:p w14:paraId="29C330AF" w14:textId="77777777" w:rsidR="005C10C5" w:rsidRDefault="005C10C5"/>
    <w:p w14:paraId="62ADE11C" w14:textId="32673D04" w:rsidR="009E6EF9" w:rsidRPr="008174FC" w:rsidRDefault="008174FC" w:rsidP="009E6EF9">
      <w:pPr>
        <w:rPr>
          <w:b/>
          <w:bCs/>
        </w:rPr>
      </w:pPr>
      <w:r w:rsidRPr="008174FC">
        <w:rPr>
          <w:b/>
          <w:bCs/>
          <w:sz w:val="28"/>
        </w:rPr>
        <w:t>Innhold</w:t>
      </w:r>
    </w:p>
    <w:p w14:paraId="3164215B" w14:textId="69607A1F" w:rsidR="009E6EF9" w:rsidRDefault="009E6EF9" w:rsidP="009E6EF9">
      <w:pPr>
        <w:rPr>
          <w:b/>
          <w:bCs/>
          <w:u w:val="single"/>
        </w:rPr>
      </w:pPr>
    </w:p>
    <w:p w14:paraId="58EEF21A" w14:textId="77777777" w:rsidR="00596A66" w:rsidRDefault="00877440" w:rsidP="008174FC">
      <w:pPr>
        <w:rPr>
          <w:highlight w:val="lightGray"/>
        </w:rPr>
      </w:pPr>
      <w:r w:rsidRPr="00314471">
        <w:rPr>
          <w:highlight w:val="lightGray"/>
        </w:rPr>
        <w:t xml:space="preserve">NB: DETTE DOKUMENTET INNGÅR I KONTRAKTER </w:t>
      </w:r>
      <w:r w:rsidR="00314471">
        <w:rPr>
          <w:highlight w:val="lightGray"/>
        </w:rPr>
        <w:t>HVOR</w:t>
      </w:r>
      <w:r w:rsidR="000A6DC2" w:rsidRPr="00314471">
        <w:rPr>
          <w:highlight w:val="lightGray"/>
        </w:rPr>
        <w:t xml:space="preserve"> BYGGHERREN </w:t>
      </w:r>
      <w:r w:rsidR="008E1866" w:rsidRPr="00314471">
        <w:rPr>
          <w:highlight w:val="lightGray"/>
        </w:rPr>
        <w:t xml:space="preserve">I KAP. C3 PKT. 4.2.1 </w:t>
      </w:r>
      <w:r w:rsidR="000A6DC2" w:rsidRPr="00314471">
        <w:rPr>
          <w:highlight w:val="lightGray"/>
        </w:rPr>
        <w:t>HAR FASTSATT SPESIELLE FRISTER</w:t>
      </w:r>
      <w:r w:rsidR="008E1866" w:rsidRPr="00314471">
        <w:rPr>
          <w:highlight w:val="lightGray"/>
        </w:rPr>
        <w:t xml:space="preserve">. </w:t>
      </w:r>
    </w:p>
    <w:p w14:paraId="42F7DC1E" w14:textId="12DA39FA" w:rsidR="00BF1AD2" w:rsidRDefault="008E1866" w:rsidP="008174FC">
      <w:pPr>
        <w:rPr>
          <w:highlight w:val="lightGray"/>
        </w:rPr>
      </w:pPr>
      <w:r w:rsidRPr="00314471">
        <w:rPr>
          <w:highlight w:val="lightGray"/>
        </w:rPr>
        <w:t xml:space="preserve">I SÅ FALL </w:t>
      </w:r>
      <w:r w:rsidR="00AE2F25" w:rsidRPr="00314471">
        <w:rPr>
          <w:highlight w:val="lightGray"/>
        </w:rPr>
        <w:t xml:space="preserve">MÅ </w:t>
      </w:r>
      <w:r w:rsidR="003E06DC" w:rsidRPr="00314471">
        <w:rPr>
          <w:highlight w:val="lightGray"/>
        </w:rPr>
        <w:t xml:space="preserve">VEGSTREKNINGENE SOM ER ANGITT MED IDENT NR </w:t>
      </w:r>
      <w:r w:rsidR="001178F4" w:rsidRPr="00314471">
        <w:rPr>
          <w:highlight w:val="lightGray"/>
        </w:rPr>
        <w:t xml:space="preserve">I KAP. </w:t>
      </w:r>
      <w:r w:rsidR="001178F4" w:rsidRPr="00B27D6C">
        <w:rPr>
          <w:i/>
          <w:iCs/>
          <w:highlight w:val="lightGray"/>
        </w:rPr>
        <w:t>D2</w:t>
      </w:r>
      <w:r w:rsidR="007E6F13" w:rsidRPr="00B27D6C">
        <w:rPr>
          <w:i/>
          <w:iCs/>
          <w:highlight w:val="lightGray"/>
        </w:rPr>
        <w:t xml:space="preserve"> SPESIELLE FRISTER</w:t>
      </w:r>
      <w:r w:rsidR="001178F4" w:rsidRPr="00314471">
        <w:rPr>
          <w:highlight w:val="lightGray"/>
        </w:rPr>
        <w:t xml:space="preserve"> SUPPLERES MED INFORMASJON SOM INNGÅR I HOVEDPLANEN </w:t>
      </w:r>
      <w:r w:rsidR="007E6F13">
        <w:rPr>
          <w:highlight w:val="lightGray"/>
        </w:rPr>
        <w:t>FOR DE SAMME STREKNINGENE</w:t>
      </w:r>
      <w:r w:rsidR="001178F4" w:rsidRPr="00314471">
        <w:rPr>
          <w:highlight w:val="lightGray"/>
        </w:rPr>
        <w:t xml:space="preserve">. </w:t>
      </w:r>
      <w:r w:rsidR="002B6DDF" w:rsidRPr="00314471">
        <w:rPr>
          <w:highlight w:val="lightGray"/>
        </w:rPr>
        <w:t>PASS PÅ AT SAMME IDENT NR ER BRUKT I BEGGE</w:t>
      </w:r>
      <w:r w:rsidR="005372A6">
        <w:rPr>
          <w:highlight w:val="lightGray"/>
        </w:rPr>
        <w:t xml:space="preserve"> DOKUMENTER</w:t>
      </w:r>
      <w:r w:rsidR="000C769D">
        <w:rPr>
          <w:highlight w:val="lightGray"/>
        </w:rPr>
        <w:t xml:space="preserve">. </w:t>
      </w:r>
    </w:p>
    <w:p w14:paraId="5D4A2C1F" w14:textId="193B8383" w:rsidR="0060353D" w:rsidRDefault="005D09F4" w:rsidP="008174FC">
      <w:pPr>
        <w:rPr>
          <w:highlight w:val="lightGray"/>
        </w:rPr>
      </w:pPr>
      <w:r>
        <w:rPr>
          <w:highlight w:val="lightGray"/>
        </w:rPr>
        <w:t>DET ER TILSTR</w:t>
      </w:r>
      <w:r w:rsidR="00191DBD">
        <w:rPr>
          <w:highlight w:val="lightGray"/>
        </w:rPr>
        <w:t>E</w:t>
      </w:r>
      <w:r>
        <w:rPr>
          <w:highlight w:val="lightGray"/>
        </w:rPr>
        <w:t xml:space="preserve">KKELIG Å </w:t>
      </w:r>
      <w:r w:rsidR="00BF1AD2">
        <w:rPr>
          <w:highlight w:val="lightGray"/>
        </w:rPr>
        <w:t>GJEN</w:t>
      </w:r>
      <w:r>
        <w:rPr>
          <w:highlight w:val="lightGray"/>
        </w:rPr>
        <w:t xml:space="preserve">GI INFORMASJON </w:t>
      </w:r>
      <w:r w:rsidR="00BF1AD2">
        <w:rPr>
          <w:highlight w:val="lightGray"/>
        </w:rPr>
        <w:t>SOM ER BEGRENSET TIL DE SAMME STREKNINGENE SOM INNGÅ I KAP. D2-S</w:t>
      </w:r>
      <w:r w:rsidR="000B4A47">
        <w:rPr>
          <w:highlight w:val="lightGray"/>
        </w:rPr>
        <w:t>PESIELLE FRISTER</w:t>
      </w:r>
      <w:r w:rsidR="00F4011E">
        <w:rPr>
          <w:highlight w:val="lightGray"/>
        </w:rPr>
        <w:t>.</w:t>
      </w:r>
      <w:r w:rsidR="005D3D55">
        <w:rPr>
          <w:highlight w:val="lightGray"/>
        </w:rPr>
        <w:t xml:space="preserve"> </w:t>
      </w:r>
      <w:r w:rsidR="00BF1AD2">
        <w:rPr>
          <w:highlight w:val="lightGray"/>
        </w:rPr>
        <w:t xml:space="preserve"> </w:t>
      </w:r>
    </w:p>
    <w:p w14:paraId="03FD0E45" w14:textId="457C9594" w:rsidR="00314471" w:rsidRDefault="0060353D" w:rsidP="008174FC">
      <w:r>
        <w:rPr>
          <w:highlight w:val="lightGray"/>
        </w:rPr>
        <w:t xml:space="preserve">INFORMASJONEN SOM </w:t>
      </w:r>
      <w:r w:rsidR="00F530C9">
        <w:rPr>
          <w:highlight w:val="lightGray"/>
        </w:rPr>
        <w:t xml:space="preserve">INNGÅR PÅ </w:t>
      </w:r>
      <w:r w:rsidR="003A5529" w:rsidRPr="00CA52D3">
        <w:rPr>
          <w:highlight w:val="lightGray"/>
        </w:rPr>
        <w:t>ARKENE «</w:t>
      </w:r>
      <w:r w:rsidR="00CA52D3" w:rsidRPr="00CA52D3">
        <w:rPr>
          <w:highlight w:val="lightGray"/>
        </w:rPr>
        <w:t xml:space="preserve">Plan langsgående» OG «Plan Tverrgående» </w:t>
      </w:r>
      <w:r w:rsidR="000C769D">
        <w:rPr>
          <w:highlight w:val="lightGray"/>
        </w:rPr>
        <w:t>I HOVEDPLANEN</w:t>
      </w:r>
      <w:r w:rsidR="009B6528">
        <w:rPr>
          <w:highlight w:val="lightGray"/>
        </w:rPr>
        <w:t xml:space="preserve"> </w:t>
      </w:r>
      <w:r w:rsidR="00A744F5">
        <w:rPr>
          <w:highlight w:val="lightGray"/>
        </w:rPr>
        <w:t xml:space="preserve">TOM KOLONNE </w:t>
      </w:r>
      <w:r w:rsidR="00B72CDE">
        <w:rPr>
          <w:highlight w:val="lightGray"/>
        </w:rPr>
        <w:t xml:space="preserve">W (Dekketiltak) </w:t>
      </w:r>
      <w:r w:rsidR="00CA52D3">
        <w:rPr>
          <w:highlight w:val="lightGray"/>
        </w:rPr>
        <w:t>GJENGIS PÅ DE ETTERFØLGENDE SIDENE</w:t>
      </w:r>
      <w:r w:rsidR="00C654DC" w:rsidRPr="00721EBD">
        <w:rPr>
          <w:highlight w:val="lightGray"/>
        </w:rPr>
        <w:t xml:space="preserve">. </w:t>
      </w:r>
      <w:r w:rsidR="00CF27B5">
        <w:rPr>
          <w:highlight w:val="lightGray"/>
        </w:rPr>
        <w:br/>
      </w:r>
      <w:r w:rsidR="00C654DC" w:rsidRPr="00721EBD">
        <w:rPr>
          <w:highlight w:val="lightGray"/>
        </w:rPr>
        <w:t xml:space="preserve">UTKLIPPET </w:t>
      </w:r>
      <w:r w:rsidR="00721EBD" w:rsidRPr="00721EBD">
        <w:rPr>
          <w:highlight w:val="lightGray"/>
        </w:rPr>
        <w:t xml:space="preserve">UNDER </w:t>
      </w:r>
      <w:r w:rsidR="00582390">
        <w:rPr>
          <w:highlight w:val="lightGray"/>
        </w:rPr>
        <w:t xml:space="preserve">ER MENT SOM INFORMASJON </w:t>
      </w:r>
      <w:r w:rsidR="00184CAD">
        <w:rPr>
          <w:highlight w:val="lightGray"/>
        </w:rPr>
        <w:t xml:space="preserve">OM HVA SOM </w:t>
      </w:r>
      <w:r w:rsidR="00F530C9">
        <w:rPr>
          <w:highlight w:val="lightGray"/>
        </w:rPr>
        <w:t>KAN</w:t>
      </w:r>
      <w:r w:rsidR="00184CAD">
        <w:rPr>
          <w:highlight w:val="lightGray"/>
        </w:rPr>
        <w:t xml:space="preserve"> INNGÅ</w:t>
      </w:r>
      <w:r w:rsidR="00F530C9">
        <w:rPr>
          <w:highlight w:val="lightGray"/>
        </w:rPr>
        <w:t xml:space="preserve">. </w:t>
      </w:r>
      <w:r w:rsidR="00A21EDD">
        <w:rPr>
          <w:highlight w:val="lightGray"/>
        </w:rPr>
        <w:t xml:space="preserve">HUSK Å SLETTE GRÅTEKST OG </w:t>
      </w:r>
      <w:r w:rsidR="00F530C9">
        <w:rPr>
          <w:highlight w:val="lightGray"/>
        </w:rPr>
        <w:t xml:space="preserve">UTKLIPPET </w:t>
      </w:r>
      <w:r w:rsidR="00A21EDD">
        <w:rPr>
          <w:highlight w:val="lightGray"/>
        </w:rPr>
        <w:t>UNDER</w:t>
      </w:r>
      <w:r w:rsidR="00721EBD" w:rsidRPr="00721EBD">
        <w:rPr>
          <w:highlight w:val="lightGray"/>
        </w:rPr>
        <w:t xml:space="preserve"> NÅR DOKUMENTET UTARBEIDES.</w:t>
      </w:r>
      <w:r w:rsidR="002C52B5">
        <w:br/>
      </w:r>
      <w:r w:rsidR="002C52B5">
        <w:br/>
      </w:r>
      <w:r w:rsidR="009B6365">
        <w:rPr>
          <w:noProof/>
        </w:rPr>
        <w:drawing>
          <wp:inline distT="0" distB="0" distL="0" distR="0" wp14:anchorId="272FFF3D" wp14:editId="5D0D31A7">
            <wp:extent cx="5923721" cy="1589952"/>
            <wp:effectExtent l="0" t="0" r="1270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57372" cy="1598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F106F2" w14:textId="55F24097" w:rsidR="00314471" w:rsidRDefault="00314471" w:rsidP="008174FC"/>
    <w:p w14:paraId="0C267030" w14:textId="7A314D14" w:rsidR="004E5FA1" w:rsidRDefault="008174FC" w:rsidP="008174FC">
      <w:r>
        <w:t xml:space="preserve">Jf. kap. </w:t>
      </w:r>
      <w:r w:rsidR="0064645A">
        <w:t xml:space="preserve">C3 pkt. </w:t>
      </w:r>
      <w:r w:rsidR="00FF0A49">
        <w:t>4.2.1</w:t>
      </w:r>
      <w:r w:rsidR="00D74E75">
        <w:t xml:space="preserve"> </w:t>
      </w:r>
      <w:r w:rsidR="00D24BA9" w:rsidRPr="00D24BA9">
        <w:rPr>
          <w:i/>
          <w:iCs/>
        </w:rPr>
        <w:t>Frister for ferdigstilling av vegoppmerking på eksisterende vegdekker</w:t>
      </w:r>
      <w:r w:rsidR="00D24BA9" w:rsidRPr="00D24BA9">
        <w:t xml:space="preserve"> </w:t>
      </w:r>
      <w:r w:rsidR="00D24BA9">
        <w:t xml:space="preserve">og kap. </w:t>
      </w:r>
      <w:r w:rsidR="00C4705B" w:rsidRPr="00D24BA9">
        <w:rPr>
          <w:i/>
          <w:iCs/>
        </w:rPr>
        <w:t>D2-Spesielle frister</w:t>
      </w:r>
      <w:r w:rsidR="00C4705B">
        <w:t xml:space="preserve">. </w:t>
      </w:r>
    </w:p>
    <w:p w14:paraId="1EDB0EC6" w14:textId="69B837B5" w:rsidR="0029677E" w:rsidRDefault="00C4705B" w:rsidP="003F6B5D">
      <w:r>
        <w:t xml:space="preserve">Dette dokumentet inneholder </w:t>
      </w:r>
      <w:r w:rsidR="0064645A">
        <w:t xml:space="preserve">detaljert informasjon om strekningene </w:t>
      </w:r>
      <w:r w:rsidR="004E5FA1">
        <w:t xml:space="preserve">som inngår i kap. </w:t>
      </w:r>
      <w:r w:rsidR="004E5FA1" w:rsidRPr="004E5FA1">
        <w:rPr>
          <w:i/>
          <w:iCs/>
        </w:rPr>
        <w:t>D2-Spesielle frister</w:t>
      </w:r>
      <w:r w:rsidR="004E5FA1">
        <w:t>.</w:t>
      </w:r>
    </w:p>
    <w:p w14:paraId="29B53F88" w14:textId="77777777" w:rsidR="0029677E" w:rsidRDefault="0029677E" w:rsidP="003F6B5D"/>
    <w:sectPr w:rsidR="0029677E" w:rsidSect="007B5B7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701" w:right="678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48986" w14:textId="77777777" w:rsidR="00CC7A97" w:rsidRDefault="00CC7A97">
      <w:r>
        <w:separator/>
      </w:r>
    </w:p>
  </w:endnote>
  <w:endnote w:type="continuationSeparator" w:id="0">
    <w:p w14:paraId="3091486E" w14:textId="77777777" w:rsidR="00CC7A97" w:rsidRDefault="00CC7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13A" w14:textId="77777777" w:rsidR="00472373" w:rsidRDefault="0047237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1F626" w14:textId="77777777" w:rsidR="00876040" w:rsidRPr="00876040" w:rsidRDefault="00876040" w:rsidP="00876040">
    <w:pPr>
      <w:pStyle w:val="Bunntekst"/>
      <w:rPr>
        <w:sz w:val="16"/>
        <w:szCs w:val="16"/>
      </w:rPr>
    </w:pPr>
    <w:proofErr w:type="spellStart"/>
    <w:r w:rsidRPr="00876040">
      <w:rPr>
        <w:sz w:val="16"/>
        <w:szCs w:val="16"/>
      </w:rPr>
      <w:t>Maldokument</w:t>
    </w:r>
    <w:proofErr w:type="spellEnd"/>
    <w:r w:rsidRPr="00876040">
      <w:rPr>
        <w:sz w:val="16"/>
        <w:szCs w:val="16"/>
      </w:rPr>
      <w:t xml:space="preserve"> vegoppmerkingskontrakt – Drift og vedlikehold </w:t>
    </w:r>
  </w:p>
  <w:p w14:paraId="45B8B7F6" w14:textId="206E9685" w:rsidR="0076261D" w:rsidRPr="00876040" w:rsidRDefault="00876040" w:rsidP="00876040">
    <w:pPr>
      <w:pStyle w:val="Bunntekst"/>
    </w:pPr>
    <w:r w:rsidRPr="00D573C4">
      <w:rPr>
        <w:sz w:val="16"/>
        <w:szCs w:val="16"/>
      </w:rPr>
      <w:t>Versjon 202</w:t>
    </w:r>
    <w:r w:rsidR="00053E06" w:rsidRPr="00D573C4">
      <w:rPr>
        <w:sz w:val="16"/>
        <w:szCs w:val="16"/>
      </w:rPr>
      <w:t>2-</w:t>
    </w:r>
    <w:r w:rsidR="00472373">
      <w:rPr>
        <w:sz w:val="16"/>
        <w:szCs w:val="16"/>
      </w:rPr>
      <w:t>12</w:t>
    </w:r>
    <w:r w:rsidR="00D573C4" w:rsidRPr="00D573C4">
      <w:rPr>
        <w:sz w:val="16"/>
        <w:szCs w:val="16"/>
      </w:rPr>
      <w:t>-</w:t>
    </w:r>
    <w:r w:rsidR="001A4F6C">
      <w:rPr>
        <w:sz w:val="16"/>
        <w:szCs w:val="16"/>
      </w:rPr>
      <w:t>2</w:t>
    </w:r>
    <w:r w:rsidR="00472373">
      <w:rPr>
        <w:sz w:val="16"/>
        <w:szCs w:val="16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E6A40" w14:textId="77777777" w:rsidR="00472373" w:rsidRDefault="0047237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E70FC" w14:textId="77777777" w:rsidR="00CC7A97" w:rsidRDefault="00CC7A97">
      <w:r>
        <w:separator/>
      </w:r>
    </w:p>
  </w:footnote>
  <w:footnote w:type="continuationSeparator" w:id="0">
    <w:p w14:paraId="0F147D5A" w14:textId="77777777" w:rsidR="00CC7A97" w:rsidRDefault="00CC7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2D0E8" w14:textId="77777777" w:rsidR="00472373" w:rsidRDefault="00472373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B7B1A" w14:textId="20EC14DA" w:rsidR="00145D03" w:rsidRPr="009E6629" w:rsidRDefault="00145D03" w:rsidP="007B5B7F">
    <w:pPr>
      <w:pStyle w:val="Topptekst"/>
      <w:tabs>
        <w:tab w:val="clear" w:pos="4536"/>
        <w:tab w:val="clear" w:pos="9072"/>
        <w:tab w:val="left" w:pos="2522"/>
        <w:tab w:val="right" w:pos="15309"/>
      </w:tabs>
      <w:rPr>
        <w:sz w:val="20"/>
      </w:rPr>
    </w:pPr>
    <w:r w:rsidRPr="009E6629">
      <w:rPr>
        <w:sz w:val="20"/>
      </w:rPr>
      <w:t>Statens vegvesen</w:t>
    </w:r>
    <w:r w:rsidR="00015DFF" w:rsidRPr="009E6629">
      <w:rPr>
        <w:sz w:val="20"/>
      </w:rPr>
      <w:tab/>
    </w:r>
    <w:r w:rsidR="0029677E">
      <w:rPr>
        <w:sz w:val="20"/>
      </w:rPr>
      <w:tab/>
    </w:r>
    <w:r w:rsidR="00423B49">
      <w:rPr>
        <w:sz w:val="20"/>
      </w:rPr>
      <w:t>D2-</w:t>
    </w:r>
    <w:r w:rsidR="007A3BAF">
      <w:rPr>
        <w:sz w:val="20"/>
      </w:rPr>
      <w:t>Hovedpla</w:t>
    </w:r>
    <w:r w:rsidR="00E41BF9">
      <w:rPr>
        <w:sz w:val="20"/>
      </w:rPr>
      <w:t>n</w:t>
    </w:r>
    <w:r w:rsidR="0029677E">
      <w:rPr>
        <w:sz w:val="20"/>
      </w:rPr>
      <w:t xml:space="preserve"> </w:t>
    </w:r>
    <w:r w:rsidR="00853EF8" w:rsidRPr="009E6629">
      <w:rPr>
        <w:sz w:val="20"/>
      </w:rPr>
      <w:t xml:space="preserve">- </w:t>
    </w:r>
    <w:r w:rsidR="00853EF8" w:rsidRPr="009E6629">
      <w:rPr>
        <w:rStyle w:val="Sidetall"/>
        <w:sz w:val="20"/>
      </w:rPr>
      <w:fldChar w:fldCharType="begin"/>
    </w:r>
    <w:r w:rsidR="00853EF8" w:rsidRPr="009E6629">
      <w:rPr>
        <w:rStyle w:val="Sidetall"/>
        <w:sz w:val="20"/>
      </w:rPr>
      <w:instrText xml:space="preserve"> PAGE </w:instrText>
    </w:r>
    <w:r w:rsidR="00853EF8" w:rsidRPr="009E6629">
      <w:rPr>
        <w:rStyle w:val="Sidetall"/>
        <w:sz w:val="20"/>
      </w:rPr>
      <w:fldChar w:fldCharType="separate"/>
    </w:r>
    <w:r w:rsidR="00853EF8" w:rsidRPr="009E6629">
      <w:rPr>
        <w:rStyle w:val="Sidetall"/>
        <w:sz w:val="20"/>
      </w:rPr>
      <w:t>1</w:t>
    </w:r>
    <w:r w:rsidR="00853EF8" w:rsidRPr="009E6629">
      <w:rPr>
        <w:rStyle w:val="Sidetall"/>
        <w:sz w:val="20"/>
      </w:rPr>
      <w:fldChar w:fldCharType="end"/>
    </w:r>
  </w:p>
  <w:p w14:paraId="6ADA5BD4" w14:textId="3C36F39E" w:rsidR="00145D03" w:rsidRDefault="00F52934" w:rsidP="008B740E">
    <w:pPr>
      <w:pStyle w:val="Topptekst"/>
      <w:rPr>
        <w:sz w:val="20"/>
      </w:rPr>
    </w:pPr>
    <w:r w:rsidRPr="009E6629">
      <w:rPr>
        <w:sz w:val="20"/>
      </w:rPr>
      <w:t>V</w:t>
    </w:r>
    <w:r w:rsidR="00F40B3D">
      <w:rPr>
        <w:sz w:val="20"/>
      </w:rPr>
      <w:t>egoppmerking</w:t>
    </w:r>
  </w:p>
  <w:p w14:paraId="486CA92A" w14:textId="77777777" w:rsidR="000C1BFB" w:rsidRDefault="000C1BFB" w:rsidP="000C1BFB">
    <w:pPr>
      <w:pStyle w:val="Topptekst"/>
      <w:rPr>
        <w:sz w:val="20"/>
      </w:rPr>
    </w:pPr>
    <w:r w:rsidRPr="00E90925">
      <w:rPr>
        <w:sz w:val="20"/>
        <w:highlight w:val="lightGray"/>
      </w:rPr>
      <w:t>Kontraktnavn</w:t>
    </w:r>
    <w:r>
      <w:rPr>
        <w:sz w:val="20"/>
      </w:rPr>
      <w:t xml:space="preserve"> </w:t>
    </w:r>
    <w:r w:rsidRPr="009E6629">
      <w:rPr>
        <w:sz w:val="20"/>
      </w:rPr>
      <w:t>20</w:t>
    </w:r>
    <w:r w:rsidRPr="00287EBB">
      <w:rPr>
        <w:sz w:val="20"/>
      </w:rPr>
      <w:t>2</w:t>
    </w:r>
    <w:r w:rsidRPr="009E6629">
      <w:rPr>
        <w:sz w:val="20"/>
        <w:highlight w:val="lightGray"/>
      </w:rPr>
      <w:t>å</w:t>
    </w:r>
    <w:r w:rsidRPr="009E6629">
      <w:rPr>
        <w:sz w:val="20"/>
      </w:rPr>
      <w:t xml:space="preserve"> – 20</w:t>
    </w:r>
    <w:r>
      <w:rPr>
        <w:sz w:val="20"/>
      </w:rPr>
      <w:t>2</w:t>
    </w:r>
    <w:r w:rsidRPr="009E6629">
      <w:rPr>
        <w:sz w:val="20"/>
        <w:highlight w:val="lightGray"/>
      </w:rPr>
      <w:t>å</w:t>
    </w:r>
  </w:p>
  <w:p w14:paraId="25D4BC7E" w14:textId="7B703968" w:rsidR="008B740E" w:rsidRDefault="00B05739" w:rsidP="008B740E">
    <w:pPr>
      <w:pStyle w:val="Topptekst"/>
      <w:rPr>
        <w:b/>
        <w:bCs/>
        <w:sz w:val="20"/>
      </w:rPr>
    </w:pPr>
    <w:r>
      <w:rPr>
        <w:b/>
        <w:bCs/>
        <w:sz w:val="20"/>
      </w:rPr>
      <w:t>D</w:t>
    </w:r>
    <w:r w:rsidR="00DA53AB">
      <w:rPr>
        <w:b/>
        <w:bCs/>
        <w:sz w:val="20"/>
      </w:rPr>
      <w:t>2</w:t>
    </w:r>
    <w:r w:rsidR="002061E3">
      <w:rPr>
        <w:b/>
        <w:bCs/>
        <w:sz w:val="20"/>
      </w:rPr>
      <w:t xml:space="preserve"> </w:t>
    </w:r>
    <w:r w:rsidR="00ED7BB6">
      <w:rPr>
        <w:b/>
        <w:bCs/>
        <w:sz w:val="20"/>
      </w:rPr>
      <w:t>Supplerende dokumenter</w:t>
    </w:r>
  </w:p>
  <w:p w14:paraId="6D4FF674" w14:textId="7FB9E350" w:rsidR="008B740E" w:rsidRDefault="002061E3" w:rsidP="007B5B7F">
    <w:pPr>
      <w:pStyle w:val="Topptekst"/>
      <w:pBdr>
        <w:bottom w:val="single" w:sz="4" w:space="1" w:color="auto"/>
      </w:pBdr>
      <w:tabs>
        <w:tab w:val="clear" w:pos="4536"/>
        <w:tab w:val="clear" w:pos="9072"/>
        <w:tab w:val="left" w:pos="7655"/>
        <w:tab w:val="right" w:pos="15309"/>
      </w:tabs>
      <w:rPr>
        <w:b/>
        <w:bCs/>
        <w:sz w:val="20"/>
      </w:rPr>
    </w:pPr>
    <w:r>
      <w:rPr>
        <w:b/>
        <w:bCs/>
        <w:sz w:val="20"/>
      </w:rPr>
      <w:t>D2-</w:t>
    </w:r>
    <w:r w:rsidR="007A3BAF">
      <w:rPr>
        <w:b/>
        <w:bCs/>
        <w:sz w:val="20"/>
      </w:rPr>
      <w:t>Hovedplan</w:t>
    </w:r>
    <w:r w:rsidR="00835B73">
      <w:rPr>
        <w:b/>
        <w:bCs/>
        <w:sz w:val="20"/>
      </w:rPr>
      <w:tab/>
    </w:r>
    <w:r w:rsidR="00053E06">
      <w:rPr>
        <w:b/>
        <w:bCs/>
        <w:sz w:val="20"/>
      </w:rPr>
      <w:tab/>
    </w:r>
    <w:r w:rsidR="00443082">
      <w:rPr>
        <w:sz w:val="20"/>
      </w:rPr>
      <w:t>202</w:t>
    </w:r>
    <w:r w:rsidR="00CE30FF" w:rsidRPr="00CE30FF">
      <w:rPr>
        <w:sz w:val="20"/>
        <w:highlight w:val="lightGray"/>
      </w:rPr>
      <w:t>å</w:t>
    </w:r>
    <w:r w:rsidR="001D22C1" w:rsidRPr="00CE30FF">
      <w:rPr>
        <w:sz w:val="20"/>
        <w:highlight w:val="lightGray"/>
      </w:rPr>
      <w:t>-</w:t>
    </w:r>
    <w:r w:rsidR="00CE30FF" w:rsidRPr="00CE30FF">
      <w:rPr>
        <w:sz w:val="20"/>
        <w:highlight w:val="lightGray"/>
      </w:rPr>
      <w:t>mm</w:t>
    </w:r>
    <w:r w:rsidR="001D22C1" w:rsidRPr="00CE30FF">
      <w:rPr>
        <w:sz w:val="20"/>
        <w:highlight w:val="lightGray"/>
      </w:rPr>
      <w:t>-</w:t>
    </w:r>
    <w:r w:rsidR="00CE30FF" w:rsidRPr="00CE30FF">
      <w:rPr>
        <w:sz w:val="20"/>
        <w:highlight w:val="lightGray"/>
      </w:rPr>
      <w:t>dd</w:t>
    </w:r>
  </w:p>
  <w:p w14:paraId="29C3313D" w14:textId="3E1424CE" w:rsidR="00294A18" w:rsidRPr="008B740E" w:rsidRDefault="00294A18" w:rsidP="008B740E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25AEB" w14:textId="77777777" w:rsidR="00472373" w:rsidRDefault="0047237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E267AF8"/>
    <w:lvl w:ilvl="0">
      <w:numFmt w:val="decimal"/>
      <w:lvlText w:val="*"/>
      <w:lvlJc w:val="left"/>
    </w:lvl>
  </w:abstractNum>
  <w:abstractNum w:abstractNumId="1" w15:restartNumberingAfterBreak="0">
    <w:nsid w:val="001E1B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224DA0"/>
    <w:multiLevelType w:val="hybridMultilevel"/>
    <w:tmpl w:val="6F162A36"/>
    <w:lvl w:ilvl="0" w:tplc="5464FE96">
      <w:start w:val="2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03533B17"/>
    <w:multiLevelType w:val="hybridMultilevel"/>
    <w:tmpl w:val="4168A5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36A10"/>
    <w:multiLevelType w:val="hybridMultilevel"/>
    <w:tmpl w:val="D512B352"/>
    <w:lvl w:ilvl="0" w:tplc="47ECB0E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F4"/>
    <w:multiLevelType w:val="singleLevel"/>
    <w:tmpl w:val="7EB689DA"/>
    <w:lvl w:ilvl="0">
      <w:start w:val="1"/>
      <w:numFmt w:val="decimal"/>
      <w:lvlText w:val="%1"/>
      <w:lvlJc w:val="left"/>
      <w:pPr>
        <w:tabs>
          <w:tab w:val="num" w:pos="582"/>
        </w:tabs>
        <w:ind w:left="582" w:hanging="360"/>
      </w:pPr>
      <w:rPr>
        <w:rFonts w:hint="default"/>
      </w:rPr>
    </w:lvl>
  </w:abstractNum>
  <w:abstractNum w:abstractNumId="6" w15:restartNumberingAfterBreak="0">
    <w:nsid w:val="0D775235"/>
    <w:multiLevelType w:val="multilevel"/>
    <w:tmpl w:val="1918F0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</w:abstractNum>
  <w:abstractNum w:abstractNumId="7" w15:restartNumberingAfterBreak="0">
    <w:nsid w:val="108E3D1D"/>
    <w:multiLevelType w:val="hybridMultilevel"/>
    <w:tmpl w:val="5E0E94EC"/>
    <w:lvl w:ilvl="0" w:tplc="D22C5E9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C071B"/>
    <w:multiLevelType w:val="hybridMultilevel"/>
    <w:tmpl w:val="A04E5A5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A079F"/>
    <w:multiLevelType w:val="multilevel"/>
    <w:tmpl w:val="2CFAE56E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08F573A"/>
    <w:multiLevelType w:val="multilevel"/>
    <w:tmpl w:val="1136885A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49C3DA6"/>
    <w:multiLevelType w:val="hybridMultilevel"/>
    <w:tmpl w:val="8A823B5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E953A6"/>
    <w:multiLevelType w:val="hybridMultilevel"/>
    <w:tmpl w:val="683C2C46"/>
    <w:lvl w:ilvl="0" w:tplc="3186360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C848D9"/>
    <w:multiLevelType w:val="hybridMultilevel"/>
    <w:tmpl w:val="E56ACEFA"/>
    <w:lvl w:ilvl="0" w:tplc="0F2C8EC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676D4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5" w15:restartNumberingAfterBreak="0">
    <w:nsid w:val="40013A5E"/>
    <w:multiLevelType w:val="hybridMultilevel"/>
    <w:tmpl w:val="ACF0118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8664C5"/>
    <w:multiLevelType w:val="hybridMultilevel"/>
    <w:tmpl w:val="5E0E94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92FC1"/>
    <w:multiLevelType w:val="hybridMultilevel"/>
    <w:tmpl w:val="6192A3E0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132E6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9" w15:restartNumberingAfterBreak="0">
    <w:nsid w:val="5D217C6F"/>
    <w:multiLevelType w:val="hybridMultilevel"/>
    <w:tmpl w:val="16FE674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2D4F22"/>
    <w:multiLevelType w:val="hybridMultilevel"/>
    <w:tmpl w:val="2D4C274A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683F20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2" w15:restartNumberingAfterBreak="0">
    <w:nsid w:val="686C43D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A0A4CC9"/>
    <w:multiLevelType w:val="hybridMultilevel"/>
    <w:tmpl w:val="E00CEBAE"/>
    <w:lvl w:ilvl="0" w:tplc="5504D682">
      <w:start w:val="1"/>
      <w:numFmt w:val="bullet"/>
      <w:lvlText w:val="-"/>
      <w:lvlJc w:val="left"/>
      <w:pPr>
        <w:ind w:left="720" w:hanging="360"/>
      </w:pPr>
      <w:rPr>
        <w:rFonts w:hint="default"/>
        <w:i w:val="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6C1F4D"/>
    <w:multiLevelType w:val="hybridMultilevel"/>
    <w:tmpl w:val="8B42C81E"/>
    <w:lvl w:ilvl="0" w:tplc="1C52E98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E47BDB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6" w15:restartNumberingAfterBreak="0">
    <w:nsid w:val="7C2E562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14"/>
  </w:num>
  <w:num w:numId="3">
    <w:abstractNumId w:val="25"/>
  </w:num>
  <w:num w:numId="4">
    <w:abstractNumId w:val="18"/>
  </w:num>
  <w:num w:numId="5">
    <w:abstractNumId w:val="21"/>
  </w:num>
  <w:num w:numId="6">
    <w:abstractNumId w:val="1"/>
  </w:num>
  <w:num w:numId="7">
    <w:abstractNumId w:val="9"/>
  </w:num>
  <w:num w:numId="8">
    <w:abstractNumId w:val="6"/>
  </w:num>
  <w:num w:numId="9">
    <w:abstractNumId w:val="26"/>
  </w:num>
  <w:num w:numId="10">
    <w:abstractNumId w:val="22"/>
  </w:num>
  <w:num w:numId="11">
    <w:abstractNumId w:val="4"/>
  </w:num>
  <w:num w:numId="12">
    <w:abstractNumId w:val="7"/>
  </w:num>
  <w:num w:numId="13">
    <w:abstractNumId w:val="16"/>
  </w:num>
  <w:num w:numId="14">
    <w:abstractNumId w:val="12"/>
  </w:num>
  <w:num w:numId="15">
    <w:abstractNumId w:val="2"/>
  </w:num>
  <w:num w:numId="16">
    <w:abstractNumId w:val="24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>
    <w:abstractNumId w:val="5"/>
  </w:num>
  <w:num w:numId="19">
    <w:abstractNumId w:val="11"/>
  </w:num>
  <w:num w:numId="20">
    <w:abstractNumId w:val="15"/>
  </w:num>
  <w:num w:numId="21">
    <w:abstractNumId w:val="8"/>
  </w:num>
  <w:num w:numId="22">
    <w:abstractNumId w:val="3"/>
  </w:num>
  <w:num w:numId="23">
    <w:abstractNumId w:val="20"/>
  </w:num>
  <w:num w:numId="24">
    <w:abstractNumId w:val="17"/>
  </w:num>
  <w:num w:numId="25">
    <w:abstractNumId w:val="19"/>
  </w:num>
  <w:num w:numId="26">
    <w:abstractNumId w:val="13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4CE"/>
    <w:rsid w:val="000032B9"/>
    <w:rsid w:val="00007ADD"/>
    <w:rsid w:val="00015DFF"/>
    <w:rsid w:val="00015E6A"/>
    <w:rsid w:val="000237E1"/>
    <w:rsid w:val="00024951"/>
    <w:rsid w:val="00035A33"/>
    <w:rsid w:val="00041983"/>
    <w:rsid w:val="00052D82"/>
    <w:rsid w:val="00053E06"/>
    <w:rsid w:val="00057571"/>
    <w:rsid w:val="0005781E"/>
    <w:rsid w:val="00071442"/>
    <w:rsid w:val="00072372"/>
    <w:rsid w:val="000754C5"/>
    <w:rsid w:val="000807B8"/>
    <w:rsid w:val="00081F5C"/>
    <w:rsid w:val="000A1732"/>
    <w:rsid w:val="000A4263"/>
    <w:rsid w:val="000A6DC2"/>
    <w:rsid w:val="000B2EB1"/>
    <w:rsid w:val="000B4A47"/>
    <w:rsid w:val="000C1BFB"/>
    <w:rsid w:val="000C353C"/>
    <w:rsid w:val="000C43ED"/>
    <w:rsid w:val="000C769D"/>
    <w:rsid w:val="000D6521"/>
    <w:rsid w:val="000F1675"/>
    <w:rsid w:val="000F53BD"/>
    <w:rsid w:val="00103D6B"/>
    <w:rsid w:val="00103E35"/>
    <w:rsid w:val="001178F4"/>
    <w:rsid w:val="00121DD7"/>
    <w:rsid w:val="0013232E"/>
    <w:rsid w:val="00136971"/>
    <w:rsid w:val="00140787"/>
    <w:rsid w:val="00145D03"/>
    <w:rsid w:val="0016161B"/>
    <w:rsid w:val="00163487"/>
    <w:rsid w:val="00165726"/>
    <w:rsid w:val="00167CA6"/>
    <w:rsid w:val="00180604"/>
    <w:rsid w:val="00184CAD"/>
    <w:rsid w:val="00185D49"/>
    <w:rsid w:val="00190C0D"/>
    <w:rsid w:val="00191DBD"/>
    <w:rsid w:val="001A3CC5"/>
    <w:rsid w:val="001A4F6C"/>
    <w:rsid w:val="001A7A3D"/>
    <w:rsid w:val="001B5185"/>
    <w:rsid w:val="001B5DDE"/>
    <w:rsid w:val="001D22C1"/>
    <w:rsid w:val="001D5BCD"/>
    <w:rsid w:val="001D773F"/>
    <w:rsid w:val="001E1BE9"/>
    <w:rsid w:val="001E7359"/>
    <w:rsid w:val="001F73F1"/>
    <w:rsid w:val="00202901"/>
    <w:rsid w:val="00203D7A"/>
    <w:rsid w:val="002061E3"/>
    <w:rsid w:val="002307AF"/>
    <w:rsid w:val="002327E7"/>
    <w:rsid w:val="00244C14"/>
    <w:rsid w:val="00253445"/>
    <w:rsid w:val="002654EA"/>
    <w:rsid w:val="002721F6"/>
    <w:rsid w:val="00287EBB"/>
    <w:rsid w:val="00294A18"/>
    <w:rsid w:val="0029677E"/>
    <w:rsid w:val="002967BD"/>
    <w:rsid w:val="002B1A8A"/>
    <w:rsid w:val="002B6132"/>
    <w:rsid w:val="002B6DDF"/>
    <w:rsid w:val="002C52B5"/>
    <w:rsid w:val="002D7E99"/>
    <w:rsid w:val="002F19D9"/>
    <w:rsid w:val="00301BCD"/>
    <w:rsid w:val="00314471"/>
    <w:rsid w:val="003159E5"/>
    <w:rsid w:val="00321D78"/>
    <w:rsid w:val="00327425"/>
    <w:rsid w:val="0033429E"/>
    <w:rsid w:val="0034135C"/>
    <w:rsid w:val="003631A0"/>
    <w:rsid w:val="00372F01"/>
    <w:rsid w:val="0038537D"/>
    <w:rsid w:val="0039182D"/>
    <w:rsid w:val="003A5529"/>
    <w:rsid w:val="003B2F60"/>
    <w:rsid w:val="003B51D0"/>
    <w:rsid w:val="003B6B98"/>
    <w:rsid w:val="003C793A"/>
    <w:rsid w:val="003D2B3E"/>
    <w:rsid w:val="003E017B"/>
    <w:rsid w:val="003E0558"/>
    <w:rsid w:val="003E06DC"/>
    <w:rsid w:val="003E73AB"/>
    <w:rsid w:val="003F6B5D"/>
    <w:rsid w:val="00416534"/>
    <w:rsid w:val="0041685D"/>
    <w:rsid w:val="00420A66"/>
    <w:rsid w:val="00422740"/>
    <w:rsid w:val="004233B7"/>
    <w:rsid w:val="00423B49"/>
    <w:rsid w:val="00441633"/>
    <w:rsid w:val="00443082"/>
    <w:rsid w:val="00451B95"/>
    <w:rsid w:val="00455E81"/>
    <w:rsid w:val="00460AF0"/>
    <w:rsid w:val="004659CD"/>
    <w:rsid w:val="00472373"/>
    <w:rsid w:val="00474460"/>
    <w:rsid w:val="00486690"/>
    <w:rsid w:val="004946DE"/>
    <w:rsid w:val="00494888"/>
    <w:rsid w:val="00496663"/>
    <w:rsid w:val="00497935"/>
    <w:rsid w:val="004979AA"/>
    <w:rsid w:val="004A3217"/>
    <w:rsid w:val="004C023E"/>
    <w:rsid w:val="004C6348"/>
    <w:rsid w:val="004D366F"/>
    <w:rsid w:val="004E3A35"/>
    <w:rsid w:val="004E4E83"/>
    <w:rsid w:val="004E5FA1"/>
    <w:rsid w:val="004E6DB9"/>
    <w:rsid w:val="004F36D7"/>
    <w:rsid w:val="00500C62"/>
    <w:rsid w:val="00502B47"/>
    <w:rsid w:val="005221FE"/>
    <w:rsid w:val="005245D6"/>
    <w:rsid w:val="00527803"/>
    <w:rsid w:val="00527895"/>
    <w:rsid w:val="005372A6"/>
    <w:rsid w:val="00556CE8"/>
    <w:rsid w:val="005624CE"/>
    <w:rsid w:val="00580EAD"/>
    <w:rsid w:val="00582390"/>
    <w:rsid w:val="00584F36"/>
    <w:rsid w:val="00596A66"/>
    <w:rsid w:val="00597D59"/>
    <w:rsid w:val="005A04E6"/>
    <w:rsid w:val="005A2193"/>
    <w:rsid w:val="005A641A"/>
    <w:rsid w:val="005B0CBA"/>
    <w:rsid w:val="005B1059"/>
    <w:rsid w:val="005C016A"/>
    <w:rsid w:val="005C10C5"/>
    <w:rsid w:val="005C3C1F"/>
    <w:rsid w:val="005C409F"/>
    <w:rsid w:val="005C5D2B"/>
    <w:rsid w:val="005D09F4"/>
    <w:rsid w:val="005D0DEF"/>
    <w:rsid w:val="005D1BFD"/>
    <w:rsid w:val="005D3D55"/>
    <w:rsid w:val="005E1707"/>
    <w:rsid w:val="0060353D"/>
    <w:rsid w:val="006045B2"/>
    <w:rsid w:val="00606962"/>
    <w:rsid w:val="00607A1A"/>
    <w:rsid w:val="00617264"/>
    <w:rsid w:val="0062135A"/>
    <w:rsid w:val="00621D91"/>
    <w:rsid w:val="00633729"/>
    <w:rsid w:val="00643E73"/>
    <w:rsid w:val="00644890"/>
    <w:rsid w:val="0064645A"/>
    <w:rsid w:val="0066046D"/>
    <w:rsid w:val="00660F9D"/>
    <w:rsid w:val="00673459"/>
    <w:rsid w:val="0067500D"/>
    <w:rsid w:val="00676DD0"/>
    <w:rsid w:val="0068034C"/>
    <w:rsid w:val="00697B49"/>
    <w:rsid w:val="006A5C50"/>
    <w:rsid w:val="006B7E1A"/>
    <w:rsid w:val="006C4207"/>
    <w:rsid w:val="006C42F6"/>
    <w:rsid w:val="006D6E50"/>
    <w:rsid w:val="006E11E1"/>
    <w:rsid w:val="006E7135"/>
    <w:rsid w:val="006F65FC"/>
    <w:rsid w:val="0070141B"/>
    <w:rsid w:val="00703991"/>
    <w:rsid w:val="0071202C"/>
    <w:rsid w:val="00716E99"/>
    <w:rsid w:val="007209B4"/>
    <w:rsid w:val="00721EBD"/>
    <w:rsid w:val="00722908"/>
    <w:rsid w:val="0072317B"/>
    <w:rsid w:val="00732342"/>
    <w:rsid w:val="00735687"/>
    <w:rsid w:val="0076261D"/>
    <w:rsid w:val="00763C80"/>
    <w:rsid w:val="0077016D"/>
    <w:rsid w:val="00771328"/>
    <w:rsid w:val="00774DA2"/>
    <w:rsid w:val="00776409"/>
    <w:rsid w:val="007824EE"/>
    <w:rsid w:val="00784E12"/>
    <w:rsid w:val="00785BA3"/>
    <w:rsid w:val="00786239"/>
    <w:rsid w:val="00795ADB"/>
    <w:rsid w:val="00797D91"/>
    <w:rsid w:val="007A1822"/>
    <w:rsid w:val="007A3B70"/>
    <w:rsid w:val="007A3BAF"/>
    <w:rsid w:val="007B5B7F"/>
    <w:rsid w:val="007C5619"/>
    <w:rsid w:val="007E1142"/>
    <w:rsid w:val="007E6F13"/>
    <w:rsid w:val="007F5EAF"/>
    <w:rsid w:val="007F6CDE"/>
    <w:rsid w:val="00807697"/>
    <w:rsid w:val="00810BDE"/>
    <w:rsid w:val="00815C9C"/>
    <w:rsid w:val="008163B8"/>
    <w:rsid w:val="008174FC"/>
    <w:rsid w:val="00820A7A"/>
    <w:rsid w:val="008333ED"/>
    <w:rsid w:val="00835B73"/>
    <w:rsid w:val="0084632B"/>
    <w:rsid w:val="008524EE"/>
    <w:rsid w:val="00853EF8"/>
    <w:rsid w:val="00872017"/>
    <w:rsid w:val="0087212E"/>
    <w:rsid w:val="00873119"/>
    <w:rsid w:val="00876040"/>
    <w:rsid w:val="00876B93"/>
    <w:rsid w:val="00877440"/>
    <w:rsid w:val="00882B13"/>
    <w:rsid w:val="00886D4F"/>
    <w:rsid w:val="008A0241"/>
    <w:rsid w:val="008B2CB1"/>
    <w:rsid w:val="008B4E83"/>
    <w:rsid w:val="008B740E"/>
    <w:rsid w:val="008C2DF1"/>
    <w:rsid w:val="008D0495"/>
    <w:rsid w:val="008E1866"/>
    <w:rsid w:val="008F56BC"/>
    <w:rsid w:val="008F5801"/>
    <w:rsid w:val="008F6A47"/>
    <w:rsid w:val="00910E71"/>
    <w:rsid w:val="00915725"/>
    <w:rsid w:val="00922657"/>
    <w:rsid w:val="00922AE6"/>
    <w:rsid w:val="009247BA"/>
    <w:rsid w:val="0092511E"/>
    <w:rsid w:val="00925607"/>
    <w:rsid w:val="00925665"/>
    <w:rsid w:val="00926E7A"/>
    <w:rsid w:val="0093100C"/>
    <w:rsid w:val="009311C7"/>
    <w:rsid w:val="0094230E"/>
    <w:rsid w:val="00953BDF"/>
    <w:rsid w:val="00953E5C"/>
    <w:rsid w:val="009737EB"/>
    <w:rsid w:val="00973937"/>
    <w:rsid w:val="00974210"/>
    <w:rsid w:val="009814AE"/>
    <w:rsid w:val="00983259"/>
    <w:rsid w:val="009910AA"/>
    <w:rsid w:val="009B6365"/>
    <w:rsid w:val="009B6528"/>
    <w:rsid w:val="009B7AB6"/>
    <w:rsid w:val="009C3ED9"/>
    <w:rsid w:val="009E6629"/>
    <w:rsid w:val="009E6EF9"/>
    <w:rsid w:val="009F6C2A"/>
    <w:rsid w:val="00A21EDD"/>
    <w:rsid w:val="00A307E5"/>
    <w:rsid w:val="00A4435C"/>
    <w:rsid w:val="00A447F4"/>
    <w:rsid w:val="00A45984"/>
    <w:rsid w:val="00A55AEB"/>
    <w:rsid w:val="00A652DD"/>
    <w:rsid w:val="00A744F5"/>
    <w:rsid w:val="00A95467"/>
    <w:rsid w:val="00AA5E28"/>
    <w:rsid w:val="00AB7109"/>
    <w:rsid w:val="00AB7CB4"/>
    <w:rsid w:val="00AD4DEA"/>
    <w:rsid w:val="00AE0E55"/>
    <w:rsid w:val="00AE2F25"/>
    <w:rsid w:val="00AF5AA7"/>
    <w:rsid w:val="00B0199B"/>
    <w:rsid w:val="00B053BD"/>
    <w:rsid w:val="00B055DD"/>
    <w:rsid w:val="00B05739"/>
    <w:rsid w:val="00B10E7D"/>
    <w:rsid w:val="00B14EDB"/>
    <w:rsid w:val="00B15A73"/>
    <w:rsid w:val="00B20EB6"/>
    <w:rsid w:val="00B27D6C"/>
    <w:rsid w:val="00B33043"/>
    <w:rsid w:val="00B34CB0"/>
    <w:rsid w:val="00B41990"/>
    <w:rsid w:val="00B42D24"/>
    <w:rsid w:val="00B43A1F"/>
    <w:rsid w:val="00B442DF"/>
    <w:rsid w:val="00B45521"/>
    <w:rsid w:val="00B45DDD"/>
    <w:rsid w:val="00B700CD"/>
    <w:rsid w:val="00B72CDE"/>
    <w:rsid w:val="00B80742"/>
    <w:rsid w:val="00BA1121"/>
    <w:rsid w:val="00BA7801"/>
    <w:rsid w:val="00BC38C0"/>
    <w:rsid w:val="00BD1AB9"/>
    <w:rsid w:val="00BD21C5"/>
    <w:rsid w:val="00BD500F"/>
    <w:rsid w:val="00BE0E96"/>
    <w:rsid w:val="00BE3EEF"/>
    <w:rsid w:val="00BF1AD2"/>
    <w:rsid w:val="00BF2039"/>
    <w:rsid w:val="00BF29A9"/>
    <w:rsid w:val="00BF32B1"/>
    <w:rsid w:val="00BF32CB"/>
    <w:rsid w:val="00C1720C"/>
    <w:rsid w:val="00C252A7"/>
    <w:rsid w:val="00C26784"/>
    <w:rsid w:val="00C4705B"/>
    <w:rsid w:val="00C5122B"/>
    <w:rsid w:val="00C5511B"/>
    <w:rsid w:val="00C57177"/>
    <w:rsid w:val="00C64D5B"/>
    <w:rsid w:val="00C65130"/>
    <w:rsid w:val="00C654DC"/>
    <w:rsid w:val="00C65E5A"/>
    <w:rsid w:val="00C7278F"/>
    <w:rsid w:val="00C86D8C"/>
    <w:rsid w:val="00CA1AD0"/>
    <w:rsid w:val="00CA46B2"/>
    <w:rsid w:val="00CA52D3"/>
    <w:rsid w:val="00CA72EB"/>
    <w:rsid w:val="00CB000F"/>
    <w:rsid w:val="00CC7A97"/>
    <w:rsid w:val="00CC7B1F"/>
    <w:rsid w:val="00CD64D6"/>
    <w:rsid w:val="00CD73BA"/>
    <w:rsid w:val="00CE0699"/>
    <w:rsid w:val="00CE19D1"/>
    <w:rsid w:val="00CE30FF"/>
    <w:rsid w:val="00CF266E"/>
    <w:rsid w:val="00CF27B5"/>
    <w:rsid w:val="00CF717B"/>
    <w:rsid w:val="00D04079"/>
    <w:rsid w:val="00D05A26"/>
    <w:rsid w:val="00D06D4D"/>
    <w:rsid w:val="00D219A7"/>
    <w:rsid w:val="00D2479D"/>
    <w:rsid w:val="00D24BA9"/>
    <w:rsid w:val="00D27B8B"/>
    <w:rsid w:val="00D34846"/>
    <w:rsid w:val="00D508E8"/>
    <w:rsid w:val="00D530F1"/>
    <w:rsid w:val="00D573C4"/>
    <w:rsid w:val="00D600D3"/>
    <w:rsid w:val="00D6229A"/>
    <w:rsid w:val="00D73B7D"/>
    <w:rsid w:val="00D74E75"/>
    <w:rsid w:val="00D825E7"/>
    <w:rsid w:val="00D92544"/>
    <w:rsid w:val="00D96FD2"/>
    <w:rsid w:val="00DA0A1F"/>
    <w:rsid w:val="00DA25BB"/>
    <w:rsid w:val="00DA53AB"/>
    <w:rsid w:val="00DA6BF3"/>
    <w:rsid w:val="00DB6A2E"/>
    <w:rsid w:val="00DC2731"/>
    <w:rsid w:val="00DC6738"/>
    <w:rsid w:val="00DD31D1"/>
    <w:rsid w:val="00DE1775"/>
    <w:rsid w:val="00DE5765"/>
    <w:rsid w:val="00E112EE"/>
    <w:rsid w:val="00E14C50"/>
    <w:rsid w:val="00E223F1"/>
    <w:rsid w:val="00E25820"/>
    <w:rsid w:val="00E35320"/>
    <w:rsid w:val="00E41BF9"/>
    <w:rsid w:val="00E424C7"/>
    <w:rsid w:val="00E573AB"/>
    <w:rsid w:val="00E61D97"/>
    <w:rsid w:val="00E63055"/>
    <w:rsid w:val="00E67737"/>
    <w:rsid w:val="00E71435"/>
    <w:rsid w:val="00E722B9"/>
    <w:rsid w:val="00E77273"/>
    <w:rsid w:val="00E918BF"/>
    <w:rsid w:val="00E9247B"/>
    <w:rsid w:val="00EC76FC"/>
    <w:rsid w:val="00ED2AA8"/>
    <w:rsid w:val="00ED65D1"/>
    <w:rsid w:val="00ED7BB6"/>
    <w:rsid w:val="00EE6BA0"/>
    <w:rsid w:val="00F041F8"/>
    <w:rsid w:val="00F1034F"/>
    <w:rsid w:val="00F20509"/>
    <w:rsid w:val="00F4011E"/>
    <w:rsid w:val="00F40B3D"/>
    <w:rsid w:val="00F51234"/>
    <w:rsid w:val="00F523BF"/>
    <w:rsid w:val="00F52934"/>
    <w:rsid w:val="00F52AA9"/>
    <w:rsid w:val="00F530C9"/>
    <w:rsid w:val="00F55C5F"/>
    <w:rsid w:val="00F6791E"/>
    <w:rsid w:val="00F67F8B"/>
    <w:rsid w:val="00F750D7"/>
    <w:rsid w:val="00F75C6C"/>
    <w:rsid w:val="00F82DC5"/>
    <w:rsid w:val="00F841CA"/>
    <w:rsid w:val="00F9733A"/>
    <w:rsid w:val="00FA488D"/>
    <w:rsid w:val="00FB5348"/>
    <w:rsid w:val="00FC0F0C"/>
    <w:rsid w:val="00FC6BFB"/>
    <w:rsid w:val="00FD26B9"/>
    <w:rsid w:val="00FD7D35"/>
    <w:rsid w:val="00FE1D32"/>
    <w:rsid w:val="00FE71E6"/>
    <w:rsid w:val="00FF0A49"/>
    <w:rsid w:val="00FF0A7E"/>
    <w:rsid w:val="00FF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C330AD"/>
  <w15:docId w15:val="{AC6B4965-8B5E-4FC1-8AD9-694014999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ED9"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7"/>
      </w:numPr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7"/>
      </w:numPr>
      <w:spacing w:before="240" w:after="60"/>
      <w:outlineLvl w:val="2"/>
    </w:pPr>
    <w:rPr>
      <w:rFonts w:cs="Arial"/>
      <w:b/>
      <w:bCs/>
      <w:sz w:val="22"/>
      <w:szCs w:val="26"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7"/>
      </w:numPr>
      <w:spacing w:before="240" w:after="60"/>
      <w:outlineLvl w:val="3"/>
    </w:pPr>
    <w:rPr>
      <w:rFonts w:ascii="Arial" w:hAnsi="Arial"/>
      <w:b/>
    </w:rPr>
  </w:style>
  <w:style w:type="paragraph" w:styleId="Overskrift5">
    <w:name w:val="heading 5"/>
    <w:basedOn w:val="Normal"/>
    <w:next w:val="Normal"/>
    <w:qFormat/>
    <w:pPr>
      <w:numPr>
        <w:ilvl w:val="4"/>
        <w:numId w:val="7"/>
      </w:numPr>
      <w:spacing w:before="240" w:after="60"/>
      <w:outlineLvl w:val="4"/>
    </w:pPr>
    <w:rPr>
      <w:sz w:val="22"/>
    </w:rPr>
  </w:style>
  <w:style w:type="paragraph" w:styleId="Overskrift6">
    <w:name w:val="heading 6"/>
    <w:basedOn w:val="Normal"/>
    <w:next w:val="Normal"/>
    <w:qFormat/>
    <w:pPr>
      <w:numPr>
        <w:ilvl w:val="5"/>
        <w:numId w:val="7"/>
      </w:numPr>
      <w:spacing w:before="240" w:after="60"/>
      <w:outlineLvl w:val="5"/>
    </w:pPr>
    <w:rPr>
      <w:i/>
      <w:sz w:val="22"/>
    </w:rPr>
  </w:style>
  <w:style w:type="paragraph" w:styleId="Overskrift7">
    <w:name w:val="heading 7"/>
    <w:basedOn w:val="Normal"/>
    <w:next w:val="Normal"/>
    <w:qFormat/>
    <w:pPr>
      <w:numPr>
        <w:ilvl w:val="6"/>
        <w:numId w:val="7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qFormat/>
    <w:pPr>
      <w:numPr>
        <w:ilvl w:val="7"/>
        <w:numId w:val="7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qFormat/>
    <w:pPr>
      <w:numPr>
        <w:ilvl w:val="8"/>
        <w:numId w:val="7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character" w:styleId="Hyperkobling">
    <w:name w:val="Hyperlink"/>
    <w:rPr>
      <w:color w:val="0000FF"/>
      <w:u w:val="single"/>
    </w:rPr>
  </w:style>
  <w:style w:type="character" w:styleId="Sterk">
    <w:name w:val="Strong"/>
    <w:qFormat/>
    <w:rPr>
      <w:b/>
      <w:bCs/>
    </w:rPr>
  </w:style>
  <w:style w:type="paragraph" w:styleId="Fotnotetekst">
    <w:name w:val="footnote text"/>
    <w:basedOn w:val="Normal"/>
    <w:semiHidden/>
    <w:rPr>
      <w:sz w:val="20"/>
      <w:szCs w:val="20"/>
    </w:rPr>
  </w:style>
  <w:style w:type="character" w:styleId="Fotnotereferanse">
    <w:name w:val="footnote reference"/>
    <w:semiHidden/>
    <w:rPr>
      <w:vertAlign w:val="superscript"/>
    </w:rPr>
  </w:style>
  <w:style w:type="paragraph" w:customStyle="1" w:styleId="AADFG">
    <w:name w:val="A ADFG"/>
    <w:basedOn w:val="Normal"/>
    <w:link w:val="AADFGTegn"/>
    <w:rsid w:val="00294A18"/>
    <w:pPr>
      <w:overflowPunct w:val="0"/>
      <w:autoSpaceDE w:val="0"/>
      <w:autoSpaceDN w:val="0"/>
      <w:adjustRightInd w:val="0"/>
      <w:textAlignment w:val="baseline"/>
    </w:pPr>
    <w:rPr>
      <w:sz w:val="22"/>
      <w:lang w:eastAsia="nb-NO"/>
    </w:rPr>
  </w:style>
  <w:style w:type="character" w:customStyle="1" w:styleId="AADFGTegn">
    <w:name w:val="A ADFG Tegn"/>
    <w:link w:val="AADFG"/>
    <w:rsid w:val="00294A18"/>
    <w:rPr>
      <w:sz w:val="22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F750D7"/>
    <w:rPr>
      <w:sz w:val="24"/>
      <w:szCs w:val="24"/>
      <w:lang w:eastAsia="en-US"/>
    </w:rPr>
  </w:style>
  <w:style w:type="character" w:styleId="Fulgthyperkobling">
    <w:name w:val="FollowedHyperlink"/>
    <w:basedOn w:val="Standardskriftforavsnitt"/>
    <w:uiPriority w:val="99"/>
    <w:semiHidden/>
    <w:unhideWhenUsed/>
    <w:rsid w:val="009247BA"/>
    <w:rPr>
      <w:color w:val="800080" w:themeColor="followedHyperlink"/>
      <w:u w:val="single"/>
    </w:rPr>
  </w:style>
  <w:style w:type="character" w:customStyle="1" w:styleId="TopptekstTegn">
    <w:name w:val="Topptekst Tegn"/>
    <w:basedOn w:val="Standardskriftforavsnitt"/>
    <w:link w:val="Topptekst"/>
    <w:rsid w:val="00617264"/>
    <w:rPr>
      <w:sz w:val="24"/>
      <w:szCs w:val="24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20A7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20A7A"/>
    <w:rPr>
      <w:rFonts w:ascii="Segoe UI" w:hAnsi="Segoe UI" w:cs="Segoe UI"/>
      <w:sz w:val="18"/>
      <w:szCs w:val="18"/>
      <w:lang w:eastAsia="en-US"/>
    </w:rPr>
  </w:style>
  <w:style w:type="paragraph" w:styleId="Listeavsnitt">
    <w:name w:val="List Paragraph"/>
    <w:basedOn w:val="Normal"/>
    <w:uiPriority w:val="34"/>
    <w:qFormat/>
    <w:rsid w:val="000F1675"/>
    <w:pPr>
      <w:ind w:left="720"/>
      <w:contextualSpacing/>
    </w:pPr>
  </w:style>
  <w:style w:type="character" w:styleId="Ulstomtale">
    <w:name w:val="Unresolved Mention"/>
    <w:basedOn w:val="Standardskriftforavsnitt"/>
    <w:uiPriority w:val="99"/>
    <w:semiHidden/>
    <w:unhideWhenUsed/>
    <w:rsid w:val="006045B2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59"/>
    <w:rsid w:val="00BF2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B10E7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763%20Vegoppmerking%202017\Vegoppmerking%202018\R763V_A1_Dokumentliste_20161201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 og vedlikehold</TermName>
          <TermId xmlns="http://schemas.microsoft.com/office/infopath/2007/PartnerControls">ed01d78b-6be5-4ad2-998f-411aea556b4c</TermId>
        </TermInfo>
      </Terms>
    </h491b3e5757f4a00a7c25d6edb0ba887>
    <TaxCatchAll xmlns="beae3e8e-208c-4b8a-be05-3e30f474ae01">
      <Value>4</Value>
      <Value>1</Value>
    </TaxCatchAll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ak_x0020_Mime_x0020_360 xmlns="beae3e8e-208c-4b8a-be05-3e30f474ae01">
      <Url xsi:nil="true"/>
      <Description xsi:nil="true"/>
    </Sak_x0020_Mime_x0020_360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4c297bfe-2ddf-49c0-b48d-5e3f9de3295d" ContentTypeId="0x01010058F483C9552BB5498DA378941DAA7375" PreviousValue="false" LastSyncTimeStamp="2022-11-15T19:17:57.307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Referat nynorsk" ma:contentTypeID="0x01010058F483C9552BB5498DA378941DAA737500D8F7D2910A57BE4D9C0F499D068C7567" ma:contentTypeVersion="2" ma:contentTypeDescription="" ma:contentTypeScope="" ma:versionID="b8c4b290e2fd4f3b13c70cd2ca2b8099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e8dbcc499698e1c3b044f4ab8b304bcb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9A0B2B-F92F-41E0-85D1-1EF9AA59C629}">
  <ds:schemaRefs>
    <ds:schemaRef ds:uri="beae3e8e-208c-4b8a-be05-3e30f474ae01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537A341-19D2-4267-B6FC-4FB112249C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19B320-8724-44F9-BD89-3C0B001C2C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B8F9D9-7CF0-460E-ADCD-35BEE46603F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61A658B-12A3-4022-A041-FFD19C8DA3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R763V_A1_Dokumentliste_20161201</Template>
  <TotalTime>2</TotalTime>
  <Pages>1</Pages>
  <Words>151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X</vt:lpstr>
      <vt:lpstr>X</vt:lpstr>
    </vt:vector>
  </TitlesOfParts>
  <Company>ViaNova Plan og Trafikk AS</Company>
  <LinksUpToDate>false</LinksUpToDate>
  <CharactersWithSpaces>1023</CharactersWithSpaces>
  <SharedDoc>false</SharedDoc>
  <HLinks>
    <vt:vector size="12" baseType="variant">
      <vt:variant>
        <vt:i4>1835026</vt:i4>
      </vt:variant>
      <vt:variant>
        <vt:i4>3</vt:i4>
      </vt:variant>
      <vt:variant>
        <vt:i4>0</vt:i4>
      </vt:variant>
      <vt:variant>
        <vt:i4>5</vt:i4>
      </vt:variant>
      <vt:variant>
        <vt:lpwstr>http://www.vegvesen.no/elrapp</vt:lpwstr>
      </vt:variant>
      <vt:variant>
        <vt:lpwstr/>
      </vt:variant>
      <vt:variant>
        <vt:i4>2687101</vt:i4>
      </vt:variant>
      <vt:variant>
        <vt:i4>0</vt:i4>
      </vt:variant>
      <vt:variant>
        <vt:i4>0</vt:i4>
      </vt:variant>
      <vt:variant>
        <vt:i4>5</vt:i4>
      </vt:variant>
      <vt:variant>
        <vt:lpwstr>http://www.vegvesen.no/s/anbud/dokumenter/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Johansen Rolf</dc:creator>
  <cp:lastModifiedBy>Kjell Sture Trymbo</cp:lastModifiedBy>
  <cp:revision>7</cp:revision>
  <cp:lastPrinted>2020-12-01T08:16:00Z</cp:lastPrinted>
  <dcterms:created xsi:type="dcterms:W3CDTF">2022-01-28T10:12:00Z</dcterms:created>
  <dcterms:modified xsi:type="dcterms:W3CDTF">2022-12-21T12:47:00Z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Prossområde">
    <vt:lpwstr/>
  </property>
  <property fmtid="{D5CDD505-2E9C-101B-9397-08002B2CF9AE}" pid="4" name="ContentTypeId">
    <vt:lpwstr>0x01010058F483C9552BB5498DA378941DAA737500D8F7D2910A57BE4D9C0F499D068C7567</vt:lpwstr>
  </property>
  <property fmtid="{D5CDD505-2E9C-101B-9397-08002B2CF9AE}" pid="5" name="Organisasjonsenhet">
    <vt:lpwstr>4;#Drift og vedlikehold|ed01d78b-6be5-4ad2-998f-411aea556b4c</vt:lpwstr>
  </property>
  <property fmtid="{D5CDD505-2E9C-101B-9397-08002B2CF9AE}" pid="6" name="Knaggtest">
    <vt:lpwstr/>
  </property>
  <property fmtid="{D5CDD505-2E9C-101B-9397-08002B2CF9AE}" pid="7" name="f898bcb951044ca5ba5ee94f74cf616e">
    <vt:lpwstr/>
  </property>
  <property fmtid="{D5CDD505-2E9C-101B-9397-08002B2CF9AE}" pid="8" name="Dokumentstatus">
    <vt:lpwstr>1;#Under arbeid|f39d8bcc-2a80-4417-a67a-9134b0a418c4</vt:lpwstr>
  </property>
  <property fmtid="{D5CDD505-2E9C-101B-9397-08002B2CF9AE}" pid="9" name="Prosessområder">
    <vt:lpwstr/>
  </property>
  <property fmtid="{D5CDD505-2E9C-101B-9397-08002B2CF9AE}" pid="10" name="Order">
    <vt:r8>9700</vt:r8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xd_Signature">
    <vt:bool>false</vt:bool>
  </property>
  <property fmtid="{D5CDD505-2E9C-101B-9397-08002B2CF9AE}" pid="17" name="MSIP_Label_86eae731-f11e-4017-952e-3dce43580afc_Enabled">
    <vt:lpwstr>true</vt:lpwstr>
  </property>
  <property fmtid="{D5CDD505-2E9C-101B-9397-08002B2CF9AE}" pid="18" name="MSIP_Label_86eae731-f11e-4017-952e-3dce43580afc_SetDate">
    <vt:lpwstr>2022-12-21T12:47:56Z</vt:lpwstr>
  </property>
  <property fmtid="{D5CDD505-2E9C-101B-9397-08002B2CF9AE}" pid="19" name="MSIP_Label_86eae731-f11e-4017-952e-3dce43580afc_Method">
    <vt:lpwstr>Privileged</vt:lpwstr>
  </property>
  <property fmtid="{D5CDD505-2E9C-101B-9397-08002B2CF9AE}" pid="20" name="MSIP_Label_86eae731-f11e-4017-952e-3dce43580afc_Name">
    <vt:lpwstr>Public-new</vt:lpwstr>
  </property>
  <property fmtid="{D5CDD505-2E9C-101B-9397-08002B2CF9AE}" pid="21" name="MSIP_Label_86eae731-f11e-4017-952e-3dce43580afc_SiteId">
    <vt:lpwstr>38856954-ed55-49f7-8bdd-738ffbbfd390</vt:lpwstr>
  </property>
  <property fmtid="{D5CDD505-2E9C-101B-9397-08002B2CF9AE}" pid="22" name="MSIP_Label_86eae731-f11e-4017-952e-3dce43580afc_ActionId">
    <vt:lpwstr>6b211ed7-d950-406b-a7dd-6e952cf1d49f</vt:lpwstr>
  </property>
  <property fmtid="{D5CDD505-2E9C-101B-9397-08002B2CF9AE}" pid="23" name="MSIP_Label_86eae731-f11e-4017-952e-3dce43580afc_ContentBits">
    <vt:lpwstr>0</vt:lpwstr>
  </property>
  <property fmtid="{D5CDD505-2E9C-101B-9397-08002B2CF9AE}" pid="24" name="MediaServiceImageTags">
    <vt:lpwstr/>
  </property>
  <property fmtid="{D5CDD505-2E9C-101B-9397-08002B2CF9AE}" pid="25" name="lcf76f155ced4ddcb4097134ff3c332f">
    <vt:lpwstr/>
  </property>
</Properties>
</file>